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69BBA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570E918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Ecton.</w:t>
      </w:r>
    </w:p>
    <w:p w14:paraId="57AAEBE0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327C604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7E478E5" w14:textId="77777777" w:rsidR="002C1499" w:rsidRDefault="002C1499" w:rsidP="002C149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Northamptonshire the moiety of the taxes of a fifteenth and a tenth which were granted to the King at the last Parliament.</w:t>
      </w:r>
    </w:p>
    <w:p w14:paraId="52FEC32E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12929B53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D5D69F0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3B5EB2A" w14:textId="77777777" w:rsidR="002C1499" w:rsidRDefault="002C1499" w:rsidP="002C149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67A9F3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FE0C4" w14:textId="77777777" w:rsidR="002C1499" w:rsidRDefault="002C1499" w:rsidP="009139A6">
      <w:r>
        <w:separator/>
      </w:r>
    </w:p>
  </w:endnote>
  <w:endnote w:type="continuationSeparator" w:id="0">
    <w:p w14:paraId="11BBA94B" w14:textId="77777777" w:rsidR="002C1499" w:rsidRDefault="002C14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6ED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0A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97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8C853" w14:textId="77777777" w:rsidR="002C1499" w:rsidRDefault="002C1499" w:rsidP="009139A6">
      <w:r>
        <w:separator/>
      </w:r>
    </w:p>
  </w:footnote>
  <w:footnote w:type="continuationSeparator" w:id="0">
    <w:p w14:paraId="7E70720C" w14:textId="77777777" w:rsidR="002C1499" w:rsidRDefault="002C14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0A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E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14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499"/>
    <w:rsid w:val="000666E0"/>
    <w:rsid w:val="002510B7"/>
    <w:rsid w:val="002C149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EF2E4"/>
  <w15:chartTrackingRefBased/>
  <w15:docId w15:val="{21A2F589-86E0-4E9D-94C9-088235F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49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2024-01-17T20:34:00Z</dcterms:created>
  <dcterms:modified xsi:type="dcterms:W3CDTF">2024-01-17T20:35:00Z</dcterms:modified>
</cp:coreProperties>
</file>